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1CBFC" w14:textId="77777777" w:rsidR="006B70E3" w:rsidRDefault="006B70E3" w:rsidP="006B70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FRENSSH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fl.1400)</w:t>
      </w:r>
    </w:p>
    <w:p w14:paraId="262B563E" w14:textId="77777777" w:rsidR="006B70E3" w:rsidRDefault="006B70E3" w:rsidP="006B70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985E3D" w14:textId="77777777" w:rsidR="006B70E3" w:rsidRDefault="006B70E3" w:rsidP="006B70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644292" w14:textId="77777777" w:rsidR="006B70E3" w:rsidRDefault="006B70E3" w:rsidP="006B70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Feb.1400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Upton on Severn,</w:t>
      </w:r>
    </w:p>
    <w:p w14:paraId="305AB0E8" w14:textId="77777777" w:rsidR="006B70E3" w:rsidRDefault="006B70E3" w:rsidP="006B70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Worcestershire, into lands of Sir Brian de </w:t>
      </w:r>
      <w:proofErr w:type="spellStart"/>
      <w:r>
        <w:rPr>
          <w:rFonts w:ascii="Times New Roman" w:hAnsi="Times New Roman" w:cs="Times New Roman"/>
          <w:sz w:val="24"/>
          <w:szCs w:val="24"/>
        </w:rPr>
        <w:t>Cornewaille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22419444" w14:textId="77777777" w:rsidR="006B70E3" w:rsidRDefault="006B70E3" w:rsidP="006B70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CF5330">
          <w:rPr>
            <w:rStyle w:val="Hyperlink"/>
            <w:rFonts w:ascii="Times New Roman" w:hAnsi="Times New Roman" w:cs="Times New Roman"/>
            <w:sz w:val="24"/>
            <w:szCs w:val="24"/>
          </w:rPr>
          <w:t>http://www.inquisitionspostmortem.ac.uk/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18-63)</w:t>
      </w:r>
    </w:p>
    <w:p w14:paraId="48E1C254" w14:textId="77777777" w:rsidR="006B70E3" w:rsidRDefault="006B70E3" w:rsidP="006B70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E8F140" w14:textId="77777777" w:rsidR="006B70E3" w:rsidRDefault="006B70E3" w:rsidP="006B70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7BEAD5" w14:textId="77777777" w:rsidR="006B70E3" w:rsidRDefault="006B70E3" w:rsidP="006B70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February 2022</w:t>
      </w:r>
    </w:p>
    <w:p w14:paraId="57605CAF" w14:textId="52ECCB43" w:rsidR="00BA00AB" w:rsidRPr="006B70E3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6B70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D4C51" w14:textId="77777777" w:rsidR="006B70E3" w:rsidRDefault="006B70E3" w:rsidP="009139A6">
      <w:r>
        <w:separator/>
      </w:r>
    </w:p>
  </w:endnote>
  <w:endnote w:type="continuationSeparator" w:id="0">
    <w:p w14:paraId="5E36605F" w14:textId="77777777" w:rsidR="006B70E3" w:rsidRDefault="006B70E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89B5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A6F2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16E0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08D6D" w14:textId="77777777" w:rsidR="006B70E3" w:rsidRDefault="006B70E3" w:rsidP="009139A6">
      <w:r>
        <w:separator/>
      </w:r>
    </w:p>
  </w:footnote>
  <w:footnote w:type="continuationSeparator" w:id="0">
    <w:p w14:paraId="6D1F32A7" w14:textId="77777777" w:rsidR="006B70E3" w:rsidRDefault="006B70E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309A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FEF9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1D10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0E3"/>
    <w:rsid w:val="000666E0"/>
    <w:rsid w:val="002510B7"/>
    <w:rsid w:val="005C130B"/>
    <w:rsid w:val="006B70E3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FB024D"/>
  <w15:chartTrackingRefBased/>
  <w15:docId w15:val="{9191FA67-1250-4003-9F18-FB96D589F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B70E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2022-02-22T08:21:00Z</dcterms:created>
  <dcterms:modified xsi:type="dcterms:W3CDTF">2022-02-22T08:22:00Z</dcterms:modified>
</cp:coreProperties>
</file>